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7EB0D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BAYNTON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9315405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Wells, Somerset. Yeoman.</w:t>
      </w:r>
    </w:p>
    <w:p w14:paraId="24713F3A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34DC4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B2CCC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Worme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made a plaint of debt against him,</w:t>
      </w:r>
    </w:p>
    <w:p w14:paraId="02926ABA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Adams of Tewkesbury(q.v.),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Wylmottys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Berkeley(q.v.) and</w:t>
      </w:r>
    </w:p>
    <w:p w14:paraId="4615022A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Walden, Essex(q.v.).</w:t>
      </w:r>
    </w:p>
    <w:p w14:paraId="2F00DFA0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65C30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F8FC9DA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F8A08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F4CF1" w14:textId="77777777" w:rsidR="00D6595A" w:rsidRDefault="00D6595A" w:rsidP="00D659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September 2022</w:t>
      </w:r>
    </w:p>
    <w:p w14:paraId="374229B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F49CD" w14:textId="77777777" w:rsidR="00D6595A" w:rsidRDefault="00D6595A" w:rsidP="009139A6">
      <w:r>
        <w:separator/>
      </w:r>
    </w:p>
  </w:endnote>
  <w:endnote w:type="continuationSeparator" w:id="0">
    <w:p w14:paraId="382D96A7" w14:textId="77777777" w:rsidR="00D6595A" w:rsidRDefault="00D659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E97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8B6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D27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F347" w14:textId="77777777" w:rsidR="00D6595A" w:rsidRDefault="00D6595A" w:rsidP="009139A6">
      <w:r>
        <w:separator/>
      </w:r>
    </w:p>
  </w:footnote>
  <w:footnote w:type="continuationSeparator" w:id="0">
    <w:p w14:paraId="4F21B40B" w14:textId="77777777" w:rsidR="00D6595A" w:rsidRDefault="00D659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F0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86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5A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95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595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30EEB"/>
  <w15:chartTrackingRefBased/>
  <w15:docId w15:val="{81639E2D-6FED-4C4F-B8A3-D0F95125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59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2022-09-20T16:13:00Z</dcterms:created>
  <dcterms:modified xsi:type="dcterms:W3CDTF">2022-09-20T16:16:00Z</dcterms:modified>
</cp:coreProperties>
</file>